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81E" w:rsidRDefault="00B3281E" w:rsidP="000A720A">
      <w:pPr>
        <w:jc w:val="center"/>
        <w:rPr>
          <w:sz w:val="36"/>
          <w:szCs w:val="36"/>
        </w:rPr>
      </w:pPr>
    </w:p>
    <w:p w:rsidR="00B3281E" w:rsidRDefault="00B3281E" w:rsidP="000A720A">
      <w:pPr>
        <w:jc w:val="center"/>
        <w:rPr>
          <w:sz w:val="36"/>
          <w:szCs w:val="36"/>
        </w:rPr>
      </w:pPr>
    </w:p>
    <w:p w:rsidR="00B3281E" w:rsidRPr="000A720A" w:rsidRDefault="00B3281E" w:rsidP="000A720A">
      <w:pPr>
        <w:jc w:val="center"/>
        <w:rPr>
          <w:b/>
          <w:sz w:val="52"/>
          <w:szCs w:val="52"/>
        </w:rPr>
      </w:pPr>
      <w:r w:rsidRPr="000A720A">
        <w:rPr>
          <w:b/>
          <w:sz w:val="52"/>
          <w:szCs w:val="52"/>
        </w:rPr>
        <w:t>Открытый урок по русскому языку</w:t>
      </w:r>
    </w:p>
    <w:p w:rsidR="00B3281E" w:rsidRPr="000A720A" w:rsidRDefault="00B3281E" w:rsidP="000A720A">
      <w:pPr>
        <w:jc w:val="center"/>
        <w:rPr>
          <w:b/>
          <w:i/>
          <w:sz w:val="52"/>
          <w:szCs w:val="52"/>
        </w:rPr>
      </w:pPr>
      <w:r w:rsidRPr="000A720A">
        <w:rPr>
          <w:b/>
          <w:sz w:val="52"/>
          <w:szCs w:val="52"/>
        </w:rPr>
        <w:t xml:space="preserve">«Упражнения в правописании буквосочетаний </w:t>
      </w:r>
      <w:r w:rsidRPr="000A720A">
        <w:rPr>
          <w:b/>
          <w:i/>
          <w:sz w:val="52"/>
          <w:szCs w:val="52"/>
        </w:rPr>
        <w:t>жи-ши.</w:t>
      </w:r>
    </w:p>
    <w:p w:rsidR="00B3281E" w:rsidRPr="000A720A" w:rsidRDefault="00B3281E" w:rsidP="000A720A">
      <w:pPr>
        <w:jc w:val="center"/>
        <w:rPr>
          <w:b/>
          <w:sz w:val="52"/>
          <w:szCs w:val="52"/>
        </w:rPr>
      </w:pPr>
      <w:r w:rsidRPr="000A720A">
        <w:rPr>
          <w:b/>
          <w:sz w:val="52"/>
          <w:szCs w:val="52"/>
        </w:rPr>
        <w:t>Обозначение орфограммы»</w:t>
      </w:r>
    </w:p>
    <w:p w:rsidR="00B3281E" w:rsidRDefault="00B3281E" w:rsidP="000A720A">
      <w:pPr>
        <w:jc w:val="center"/>
        <w:rPr>
          <w:b/>
          <w:sz w:val="52"/>
          <w:szCs w:val="52"/>
        </w:rPr>
      </w:pPr>
      <w:r w:rsidRPr="000A720A">
        <w:rPr>
          <w:b/>
          <w:sz w:val="52"/>
          <w:szCs w:val="52"/>
        </w:rPr>
        <w:t>2 класс</w:t>
      </w:r>
    </w:p>
    <w:p w:rsidR="00B3281E" w:rsidRDefault="00B3281E" w:rsidP="000A720A">
      <w:pPr>
        <w:jc w:val="right"/>
        <w:rPr>
          <w:sz w:val="40"/>
          <w:szCs w:val="40"/>
        </w:rPr>
      </w:pPr>
      <w:r>
        <w:rPr>
          <w:sz w:val="40"/>
          <w:szCs w:val="40"/>
        </w:rPr>
        <w:t>Подготовила: учитель начальных классов</w:t>
      </w:r>
    </w:p>
    <w:p w:rsidR="00B3281E" w:rsidRPr="000A720A" w:rsidRDefault="00B3281E" w:rsidP="000A720A">
      <w:pPr>
        <w:jc w:val="right"/>
        <w:rPr>
          <w:sz w:val="40"/>
          <w:szCs w:val="40"/>
        </w:rPr>
      </w:pPr>
      <w:r>
        <w:rPr>
          <w:sz w:val="40"/>
          <w:szCs w:val="40"/>
        </w:rPr>
        <w:t>Бетуганова Х.Н.</w:t>
      </w:r>
    </w:p>
    <w:p w:rsidR="00B3281E" w:rsidRDefault="00B3281E" w:rsidP="000A720A">
      <w:pPr>
        <w:rPr>
          <w:sz w:val="36"/>
          <w:szCs w:val="36"/>
        </w:rPr>
      </w:pPr>
    </w:p>
    <w:p w:rsidR="00B3281E" w:rsidRDefault="00B3281E" w:rsidP="000A720A">
      <w:pPr>
        <w:rPr>
          <w:sz w:val="36"/>
          <w:szCs w:val="36"/>
        </w:rPr>
      </w:pPr>
    </w:p>
    <w:p w:rsidR="00B3281E" w:rsidRPr="000A720A" w:rsidRDefault="00B3281E" w:rsidP="000A720A">
      <w:pPr>
        <w:jc w:val="center"/>
        <w:rPr>
          <w:sz w:val="36"/>
          <w:szCs w:val="36"/>
        </w:rPr>
      </w:pPr>
    </w:p>
    <w:sectPr w:rsidR="00B3281E" w:rsidRPr="000A720A" w:rsidSect="000A720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20A"/>
    <w:rsid w:val="000A720A"/>
    <w:rsid w:val="00697F15"/>
    <w:rsid w:val="00846FF4"/>
    <w:rsid w:val="00B3281E"/>
    <w:rsid w:val="00C13C9F"/>
    <w:rsid w:val="00DF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F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25</Words>
  <Characters>148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карина</cp:lastModifiedBy>
  <cp:revision>2</cp:revision>
  <cp:lastPrinted>2015-03-03T06:33:00Z</cp:lastPrinted>
  <dcterms:created xsi:type="dcterms:W3CDTF">2015-03-03T06:27:00Z</dcterms:created>
  <dcterms:modified xsi:type="dcterms:W3CDTF">2025-02-06T08:45:00Z</dcterms:modified>
</cp:coreProperties>
</file>